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E8" w:rsidRPr="00546F34" w:rsidRDefault="00C169E8" w:rsidP="001E6F2E">
      <w:pPr>
        <w:pStyle w:val="ae"/>
        <w:suppressAutoHyphens/>
        <w:rPr>
          <w:sz w:val="26"/>
          <w:szCs w:val="26"/>
        </w:rPr>
      </w:pPr>
      <w:r w:rsidRPr="00546F34">
        <w:rPr>
          <w:sz w:val="26"/>
          <w:szCs w:val="26"/>
        </w:rPr>
        <w:t>РОССИЙСКАЯ   ФЕДЕРАЦИЯ</w:t>
      </w:r>
    </w:p>
    <w:p w:rsidR="00C169E8" w:rsidRPr="00546F34" w:rsidRDefault="00C169E8" w:rsidP="001E6F2E">
      <w:pPr>
        <w:suppressAutoHyphens/>
        <w:jc w:val="center"/>
        <w:rPr>
          <w:b/>
          <w:sz w:val="26"/>
          <w:szCs w:val="26"/>
        </w:rPr>
      </w:pPr>
      <w:r w:rsidRPr="00546F34">
        <w:rPr>
          <w:b/>
          <w:sz w:val="26"/>
          <w:szCs w:val="26"/>
        </w:rPr>
        <w:t xml:space="preserve">СОВЕТ  ДЕПУТАТОВ  СЕЛЬСКОГО  ПОСЕЛЕНИЯ «ЛИНЁВО-ОЗЁРСКОЕ»   </w:t>
      </w:r>
    </w:p>
    <w:p w:rsidR="00C169E8" w:rsidRPr="00546F34" w:rsidRDefault="00C169E8" w:rsidP="001E6F2E">
      <w:pPr>
        <w:suppressAutoHyphens/>
        <w:jc w:val="center"/>
        <w:rPr>
          <w:sz w:val="26"/>
          <w:szCs w:val="26"/>
        </w:rPr>
      </w:pPr>
      <w:r w:rsidRPr="00546F34">
        <w:rPr>
          <w:sz w:val="26"/>
          <w:szCs w:val="26"/>
        </w:rPr>
        <w:t>ТРЕТЬЕГО  СОЗЫВА</w:t>
      </w:r>
    </w:p>
    <w:p w:rsidR="00C169E8" w:rsidRPr="00546F34" w:rsidRDefault="00C169E8" w:rsidP="001E6F2E">
      <w:pPr>
        <w:pStyle w:val="ac"/>
        <w:suppressAutoHyphens/>
      </w:pPr>
    </w:p>
    <w:p w:rsidR="00C169E8" w:rsidRDefault="00C169E8" w:rsidP="001E6F2E">
      <w:pPr>
        <w:pStyle w:val="ac"/>
        <w:suppressAutoHyphens/>
      </w:pPr>
      <w:r w:rsidRPr="00546F34">
        <w:t>РЕШЕНИЕ</w:t>
      </w:r>
    </w:p>
    <w:p w:rsidR="00C169E8" w:rsidRPr="00546F34" w:rsidRDefault="00C169E8" w:rsidP="001E6F2E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69E8" w:rsidRPr="00546F34" w:rsidRDefault="00BD2EB1" w:rsidP="001E6F2E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27</w:t>
      </w:r>
      <w:r w:rsidR="001F726A" w:rsidRPr="00546F34">
        <w:rPr>
          <w:sz w:val="28"/>
          <w:szCs w:val="28"/>
        </w:rPr>
        <w:t>.1</w:t>
      </w:r>
      <w:r w:rsidR="00546F34">
        <w:rPr>
          <w:sz w:val="28"/>
          <w:szCs w:val="28"/>
        </w:rPr>
        <w:t>2</w:t>
      </w:r>
      <w:r w:rsidR="005363C6" w:rsidRPr="00546F34">
        <w:rPr>
          <w:sz w:val="28"/>
          <w:szCs w:val="28"/>
        </w:rPr>
        <w:t>.</w:t>
      </w:r>
      <w:r w:rsidR="00C169E8" w:rsidRPr="00546F34">
        <w:rPr>
          <w:sz w:val="28"/>
          <w:szCs w:val="28"/>
        </w:rPr>
        <w:t>201</w:t>
      </w:r>
      <w:r w:rsidR="00546F34">
        <w:rPr>
          <w:sz w:val="28"/>
          <w:szCs w:val="28"/>
        </w:rPr>
        <w:t>3</w:t>
      </w:r>
      <w:r w:rsidR="00C169E8" w:rsidRPr="00546F34">
        <w:rPr>
          <w:sz w:val="28"/>
          <w:szCs w:val="28"/>
        </w:rPr>
        <w:t xml:space="preserve"> года                 </w:t>
      </w:r>
      <w:r w:rsidR="00C169E8" w:rsidRPr="00546F34">
        <w:rPr>
          <w:sz w:val="28"/>
          <w:szCs w:val="28"/>
        </w:rPr>
        <w:tab/>
      </w:r>
      <w:r w:rsidR="00C169E8" w:rsidRPr="00546F3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8</w:t>
      </w:r>
      <w:r w:rsidR="002F4357">
        <w:rPr>
          <w:sz w:val="28"/>
          <w:szCs w:val="28"/>
        </w:rPr>
        <w:t>5</w:t>
      </w:r>
      <w:r w:rsidR="00C169E8" w:rsidRPr="00546F3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C169E8" w:rsidRPr="00546F34">
        <w:rPr>
          <w:sz w:val="28"/>
          <w:szCs w:val="28"/>
        </w:rPr>
        <w:t xml:space="preserve"> с.  Линёво Озеро</w:t>
      </w:r>
    </w:p>
    <w:p w:rsidR="00BD2EB1" w:rsidRDefault="00BD2EB1" w:rsidP="001E6F2E">
      <w:pPr>
        <w:pStyle w:val="ConsPlusTitle"/>
        <w:suppressAutoHyphens/>
        <w:jc w:val="center"/>
        <w:rPr>
          <w:sz w:val="28"/>
          <w:szCs w:val="28"/>
        </w:rPr>
      </w:pPr>
    </w:p>
    <w:p w:rsidR="001E6F2E" w:rsidRPr="001E6F2E" w:rsidRDefault="002F4357" w:rsidP="001E6F2E">
      <w:pPr>
        <w:pStyle w:val="ConsPlusTitle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некоторых Решений Совета </w:t>
      </w:r>
      <w:r w:rsidR="001E6F2E" w:rsidRPr="001E6F2E">
        <w:rPr>
          <w:sz w:val="28"/>
          <w:szCs w:val="28"/>
        </w:rPr>
        <w:t xml:space="preserve">  </w:t>
      </w:r>
      <w:r w:rsidR="001E6F2E">
        <w:rPr>
          <w:sz w:val="28"/>
          <w:szCs w:val="28"/>
        </w:rPr>
        <w:t xml:space="preserve">муниципального образования </w:t>
      </w:r>
      <w:r w:rsidR="001E6F2E" w:rsidRPr="001E6F2E">
        <w:rPr>
          <w:sz w:val="28"/>
          <w:szCs w:val="28"/>
        </w:rPr>
        <w:t>сельского поселения</w:t>
      </w:r>
      <w:r w:rsidR="001E6F2E">
        <w:rPr>
          <w:sz w:val="28"/>
          <w:szCs w:val="28"/>
        </w:rPr>
        <w:t xml:space="preserve"> </w:t>
      </w:r>
      <w:r w:rsidR="001E6F2E" w:rsidRPr="001E6F2E">
        <w:rPr>
          <w:sz w:val="28"/>
          <w:szCs w:val="28"/>
        </w:rPr>
        <w:t xml:space="preserve">«Линёво-Озёрское» </w:t>
      </w:r>
    </w:p>
    <w:p w:rsidR="001E6F2E" w:rsidRDefault="001E6F2E" w:rsidP="001E6F2E">
      <w:pPr>
        <w:shd w:val="clear" w:color="auto" w:fill="FFFFFF"/>
        <w:suppressAutoHyphens/>
        <w:rPr>
          <w:sz w:val="28"/>
          <w:szCs w:val="28"/>
        </w:rPr>
      </w:pPr>
    </w:p>
    <w:p w:rsidR="001E6F2E" w:rsidRPr="00002459" w:rsidRDefault="009C1E9F" w:rsidP="001E6F2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Уставом муниципального образования сельского поселения «Линёво-Озёрское»</w:t>
      </w:r>
      <w:r w:rsidR="001E6F2E">
        <w:rPr>
          <w:sz w:val="28"/>
          <w:szCs w:val="28"/>
        </w:rPr>
        <w:t xml:space="preserve">, Совет муниципального образования сельского поселения «Линёво-Озёрское» </w:t>
      </w:r>
    </w:p>
    <w:p w:rsidR="001E6F2E" w:rsidRDefault="001E6F2E" w:rsidP="001E6F2E">
      <w:pPr>
        <w:shd w:val="clear" w:color="auto" w:fill="FFFFFF"/>
        <w:suppressAutoHyphens/>
        <w:ind w:firstLine="709"/>
        <w:jc w:val="both"/>
        <w:rPr>
          <w:color w:val="000000"/>
          <w:sz w:val="26"/>
          <w:szCs w:val="26"/>
        </w:rPr>
      </w:pPr>
    </w:p>
    <w:p w:rsidR="001E6F2E" w:rsidRDefault="001E6F2E" w:rsidP="001E6F2E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  <w:r w:rsidRPr="00FA79CA">
        <w:rPr>
          <w:color w:val="000000"/>
          <w:sz w:val="28"/>
          <w:szCs w:val="28"/>
        </w:rPr>
        <w:t xml:space="preserve">РЕШИЛ: </w:t>
      </w:r>
    </w:p>
    <w:p w:rsidR="001E6F2E" w:rsidRDefault="001E6F2E" w:rsidP="001E6F2E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</w:p>
    <w:p w:rsidR="009C1E9F" w:rsidRDefault="001E6F2E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>
        <w:tab/>
      </w:r>
      <w:r w:rsidRPr="00575007">
        <w:rPr>
          <w:b w:val="0"/>
          <w:sz w:val="28"/>
          <w:szCs w:val="28"/>
        </w:rPr>
        <w:t>Признать утратившим</w:t>
      </w:r>
      <w:r w:rsidR="009C1E9F">
        <w:rPr>
          <w:b w:val="0"/>
          <w:sz w:val="28"/>
          <w:szCs w:val="28"/>
        </w:rPr>
        <w:t xml:space="preserve">и </w:t>
      </w:r>
      <w:r w:rsidRPr="00575007">
        <w:rPr>
          <w:b w:val="0"/>
          <w:sz w:val="28"/>
          <w:szCs w:val="28"/>
        </w:rPr>
        <w:t xml:space="preserve">силу </w:t>
      </w:r>
      <w:r w:rsidR="009C1E9F">
        <w:rPr>
          <w:b w:val="0"/>
          <w:sz w:val="28"/>
          <w:szCs w:val="28"/>
        </w:rPr>
        <w:t>следующие Решения Совета муниципального образования сельского поселения «Линёво-Озёрское»:</w:t>
      </w:r>
    </w:p>
    <w:p w:rsidR="0089616A" w:rsidRDefault="0089616A" w:rsidP="0089616A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Решение от 17.07.2006 года № 32 «О порядке приема от населения и внесения в бюджет налоговых платежей органами местного самоуправления»;</w:t>
      </w:r>
    </w:p>
    <w:p w:rsidR="0089616A" w:rsidRDefault="0089616A" w:rsidP="0089616A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Решение от 24.08.2009 года № 55 «Об изменении оплаты труда работникам структурных подразделений и администрации  муниципального образования сельского поселения «Линёво-Озёрское»»;</w:t>
      </w:r>
    </w:p>
    <w:p w:rsidR="00DC0025" w:rsidRDefault="0089616A" w:rsidP="0089616A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3) </w:t>
      </w:r>
      <w:r w:rsidR="00DC0025">
        <w:rPr>
          <w:b w:val="0"/>
          <w:sz w:val="28"/>
          <w:szCs w:val="28"/>
        </w:rPr>
        <w:t>Решение от 23.07.2010 года № 85 «Об утверждении муниципальной целевой программы по обеспечению пожарной безопасности на территории сельского поселения «Линёво-Озёрское» на 2010-2013 годы»;</w:t>
      </w:r>
    </w:p>
    <w:p w:rsidR="00DC0025" w:rsidRDefault="00DC0025" w:rsidP="0089616A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4) Решение от 14.10.2011 года № 133 «О внесении изменений в решение Совета сельского поселения «Линёво-Озёрское» № 123 от 16.05.2011 года «Об утверждении Положения о порядке ведения учета граждан в качестве нуждающихся в жилых помещениях, предоставляемых по договорам социального найма в сельском поселении «Линёво-Озёрское». </w:t>
      </w:r>
    </w:p>
    <w:p w:rsidR="001E6F2E" w:rsidRPr="00575007" w:rsidRDefault="001E6F2E" w:rsidP="002F4CFE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1E6F2E" w:rsidRPr="00575007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ab/>
      </w:r>
      <w:r w:rsidR="001E6F2E" w:rsidRPr="00575007">
        <w:rPr>
          <w:b w:val="0"/>
          <w:sz w:val="28"/>
          <w:szCs w:val="28"/>
        </w:rPr>
        <w:t xml:space="preserve">Настоящее решение обнародовать на информационных стендах муниципального образования сельского поселения «Линёво-Озёрское».  </w:t>
      </w:r>
    </w:p>
    <w:p w:rsidR="001E6F2E" w:rsidRPr="00575007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1E6F2E" w:rsidP="001E6F2E">
      <w:pPr>
        <w:pStyle w:val="af6"/>
        <w:suppressAutoHyphens/>
        <w:spacing w:after="0"/>
        <w:rPr>
          <w:sz w:val="28"/>
          <w:szCs w:val="28"/>
        </w:rPr>
      </w:pPr>
      <w:r w:rsidRPr="00CE3895">
        <w:rPr>
          <w:sz w:val="28"/>
          <w:szCs w:val="28"/>
        </w:rPr>
        <w:t xml:space="preserve">И.о. Главы муниципального образования </w:t>
      </w:r>
    </w:p>
    <w:p w:rsidR="001E6F2E" w:rsidRDefault="001E6F2E" w:rsidP="002F0265">
      <w:pPr>
        <w:pStyle w:val="af6"/>
        <w:suppressAutoHyphens/>
        <w:spacing w:after="0"/>
        <w:rPr>
          <w:sz w:val="20"/>
          <w:szCs w:val="20"/>
        </w:rPr>
      </w:pPr>
      <w:r w:rsidRPr="00CE3895">
        <w:rPr>
          <w:sz w:val="28"/>
          <w:szCs w:val="28"/>
        </w:rPr>
        <w:t xml:space="preserve">сельского  поселения  «Линёво-Озёрское»                              Н.М. Филимонова  </w:t>
      </w: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575007" w:rsidRDefault="00575007" w:rsidP="00575007">
      <w:pPr>
        <w:suppressAutoHyphens/>
        <w:ind w:firstLine="6237"/>
      </w:pPr>
    </w:p>
    <w:sectPr w:rsidR="00575007" w:rsidSect="00CE3895">
      <w:footerReference w:type="even" r:id="rId7"/>
      <w:footerReference w:type="default" r:id="rId8"/>
      <w:pgSz w:w="11906" w:h="16838"/>
      <w:pgMar w:top="96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52" w:rsidRDefault="009D6552">
      <w:r>
        <w:separator/>
      </w:r>
    </w:p>
  </w:endnote>
  <w:endnote w:type="continuationSeparator" w:id="0">
    <w:p w:rsidR="009D6552" w:rsidRDefault="009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6065C8" w:rsidP="0083508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E16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E1647" w:rsidRDefault="004E1647" w:rsidP="004E164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4E1647" w:rsidP="004E164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52" w:rsidRDefault="009D6552">
      <w:r>
        <w:separator/>
      </w:r>
    </w:p>
  </w:footnote>
  <w:footnote w:type="continuationSeparator" w:id="0">
    <w:p w:rsidR="009D6552" w:rsidRDefault="009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704C7"/>
    <w:multiLevelType w:val="hybridMultilevel"/>
    <w:tmpl w:val="31584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652C8D"/>
    <w:multiLevelType w:val="hybridMultilevel"/>
    <w:tmpl w:val="B9C67E34"/>
    <w:lvl w:ilvl="0" w:tplc="99B09C0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B31"/>
    <w:rsid w:val="00002459"/>
    <w:rsid w:val="00082E48"/>
    <w:rsid w:val="000A2EE3"/>
    <w:rsid w:val="000F10BF"/>
    <w:rsid w:val="000F339D"/>
    <w:rsid w:val="000F5AC9"/>
    <w:rsid w:val="00115FDF"/>
    <w:rsid w:val="00126D11"/>
    <w:rsid w:val="00132843"/>
    <w:rsid w:val="0014713E"/>
    <w:rsid w:val="001629B6"/>
    <w:rsid w:val="00193761"/>
    <w:rsid w:val="001E6F2E"/>
    <w:rsid w:val="001F14F2"/>
    <w:rsid w:val="001F726A"/>
    <w:rsid w:val="002A34BF"/>
    <w:rsid w:val="002C354A"/>
    <w:rsid w:val="002F0265"/>
    <w:rsid w:val="002F4357"/>
    <w:rsid w:val="002F4CFE"/>
    <w:rsid w:val="00300331"/>
    <w:rsid w:val="00316032"/>
    <w:rsid w:val="00340BCD"/>
    <w:rsid w:val="003537EE"/>
    <w:rsid w:val="00353B87"/>
    <w:rsid w:val="00354945"/>
    <w:rsid w:val="00355E12"/>
    <w:rsid w:val="003A1318"/>
    <w:rsid w:val="003D7720"/>
    <w:rsid w:val="00437EE7"/>
    <w:rsid w:val="004473F2"/>
    <w:rsid w:val="00481409"/>
    <w:rsid w:val="00490A91"/>
    <w:rsid w:val="004E1647"/>
    <w:rsid w:val="004F67D9"/>
    <w:rsid w:val="005210B1"/>
    <w:rsid w:val="005363C6"/>
    <w:rsid w:val="00546F34"/>
    <w:rsid w:val="005709F6"/>
    <w:rsid w:val="00575007"/>
    <w:rsid w:val="00591BD0"/>
    <w:rsid w:val="005D2077"/>
    <w:rsid w:val="006065C8"/>
    <w:rsid w:val="00634C1F"/>
    <w:rsid w:val="00657029"/>
    <w:rsid w:val="00695BDF"/>
    <w:rsid w:val="006D3B31"/>
    <w:rsid w:val="00716963"/>
    <w:rsid w:val="00751022"/>
    <w:rsid w:val="00761974"/>
    <w:rsid w:val="007B60DB"/>
    <w:rsid w:val="007F54F5"/>
    <w:rsid w:val="00835083"/>
    <w:rsid w:val="0083602E"/>
    <w:rsid w:val="00871F4E"/>
    <w:rsid w:val="008868A2"/>
    <w:rsid w:val="0089616A"/>
    <w:rsid w:val="008A05AB"/>
    <w:rsid w:val="00900441"/>
    <w:rsid w:val="009219DE"/>
    <w:rsid w:val="009407AF"/>
    <w:rsid w:val="009517B3"/>
    <w:rsid w:val="00993396"/>
    <w:rsid w:val="009A48F6"/>
    <w:rsid w:val="009C1E9F"/>
    <w:rsid w:val="009C7747"/>
    <w:rsid w:val="009D0E47"/>
    <w:rsid w:val="009D6552"/>
    <w:rsid w:val="009E5312"/>
    <w:rsid w:val="00A337F0"/>
    <w:rsid w:val="00A6118A"/>
    <w:rsid w:val="00A81DD9"/>
    <w:rsid w:val="00AC1267"/>
    <w:rsid w:val="00AD204B"/>
    <w:rsid w:val="00B24477"/>
    <w:rsid w:val="00B55050"/>
    <w:rsid w:val="00B85E59"/>
    <w:rsid w:val="00BB596E"/>
    <w:rsid w:val="00BC6D52"/>
    <w:rsid w:val="00BD2EB1"/>
    <w:rsid w:val="00C043B9"/>
    <w:rsid w:val="00C169E8"/>
    <w:rsid w:val="00C56990"/>
    <w:rsid w:val="00C723A1"/>
    <w:rsid w:val="00C90390"/>
    <w:rsid w:val="00C91A8C"/>
    <w:rsid w:val="00C97715"/>
    <w:rsid w:val="00CA5A4C"/>
    <w:rsid w:val="00CC1137"/>
    <w:rsid w:val="00CD5582"/>
    <w:rsid w:val="00CE3895"/>
    <w:rsid w:val="00CE3A2E"/>
    <w:rsid w:val="00CE3F59"/>
    <w:rsid w:val="00CE7E6B"/>
    <w:rsid w:val="00D5552C"/>
    <w:rsid w:val="00D603CF"/>
    <w:rsid w:val="00D668BC"/>
    <w:rsid w:val="00DC0025"/>
    <w:rsid w:val="00DE0FC7"/>
    <w:rsid w:val="00DE4147"/>
    <w:rsid w:val="00E544DF"/>
    <w:rsid w:val="00E71AD5"/>
    <w:rsid w:val="00EE076A"/>
    <w:rsid w:val="00F127F5"/>
    <w:rsid w:val="00F12836"/>
    <w:rsid w:val="00F730B3"/>
    <w:rsid w:val="00F84081"/>
    <w:rsid w:val="00F87DEA"/>
    <w:rsid w:val="00FA7506"/>
    <w:rsid w:val="00FA79CA"/>
    <w:rsid w:val="00FB78B4"/>
    <w:rsid w:val="00FE778D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7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C354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4F67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6D3B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D3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C35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D0E4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Знак"/>
    <w:basedOn w:val="a"/>
    <w:uiPriority w:val="99"/>
    <w:rsid w:val="009D0E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D0E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9D0E47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2C354A"/>
    <w:rPr>
      <w:rFonts w:cs="Times New Roman"/>
      <w:sz w:val="24"/>
      <w:szCs w:val="24"/>
    </w:rPr>
  </w:style>
  <w:style w:type="paragraph" w:customStyle="1" w:styleId="12">
    <w:name w:val="Знак1 Знак Знак Знак"/>
    <w:basedOn w:val="a"/>
    <w:uiPriority w:val="99"/>
    <w:rsid w:val="000F10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uiPriority w:val="99"/>
    <w:rsid w:val="00951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9517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Subtitle"/>
    <w:basedOn w:val="a"/>
    <w:link w:val="ad"/>
    <w:uiPriority w:val="99"/>
    <w:qFormat/>
    <w:rsid w:val="00C169E8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d">
    <w:name w:val="Подзаголовок Знак"/>
    <w:basedOn w:val="a0"/>
    <w:link w:val="ac"/>
    <w:uiPriority w:val="99"/>
    <w:locked/>
    <w:rsid w:val="00C169E8"/>
    <w:rPr>
      <w:rFonts w:cs="Times New Roman"/>
      <w:sz w:val="28"/>
      <w:szCs w:val="28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C169E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uiPriority w:val="10"/>
    <w:locked/>
    <w:rsid w:val="002C354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"/>
    <w:link w:val="af1"/>
    <w:uiPriority w:val="99"/>
    <w:rsid w:val="004E16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2C354A"/>
    <w:rPr>
      <w:rFonts w:cs="Times New Roman"/>
      <w:sz w:val="24"/>
      <w:szCs w:val="24"/>
    </w:rPr>
  </w:style>
  <w:style w:type="character" w:styleId="af2">
    <w:name w:val="page number"/>
    <w:basedOn w:val="a0"/>
    <w:uiPriority w:val="99"/>
    <w:rsid w:val="004E1647"/>
    <w:rPr>
      <w:rFonts w:cs="Times New Roman"/>
    </w:rPr>
  </w:style>
  <w:style w:type="paragraph" w:styleId="af3">
    <w:name w:val="header"/>
    <w:basedOn w:val="a"/>
    <w:link w:val="af4"/>
    <w:uiPriority w:val="99"/>
    <w:semiHidden/>
    <w:unhideWhenUsed/>
    <w:rsid w:val="00437EE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437EE7"/>
    <w:rPr>
      <w:rFonts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546F34"/>
    <w:rPr>
      <w:color w:val="0000FF"/>
      <w:u w:val="single"/>
    </w:rPr>
  </w:style>
  <w:style w:type="paragraph" w:styleId="af6">
    <w:name w:val="Body Text"/>
    <w:basedOn w:val="a"/>
    <w:link w:val="af7"/>
    <w:uiPriority w:val="99"/>
    <w:unhideWhenUsed/>
    <w:rsid w:val="00CE389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CE3895"/>
    <w:rPr>
      <w:sz w:val="24"/>
      <w:szCs w:val="24"/>
    </w:rPr>
  </w:style>
  <w:style w:type="paragraph" w:customStyle="1" w:styleId="ConsNormal">
    <w:name w:val="ConsNormal"/>
    <w:rsid w:val="00CE38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698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55;&#1086;&#1089;&#1090;&#1072;&#1085;&#1086;&#1074;&#1083;&#1077;&#1085;&#1080;&#1077;%20&#1047;&#1072;&#1082;.&#1057;&#1086;&#1073;&#1088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Зак.Собрание.dot</Template>
  <TotalTime>248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Yusova</dc:creator>
  <cp:keywords/>
  <dc:description/>
  <cp:lastModifiedBy>Admin</cp:lastModifiedBy>
  <cp:revision>9</cp:revision>
  <cp:lastPrinted>2014-02-02T04:46:00Z</cp:lastPrinted>
  <dcterms:created xsi:type="dcterms:W3CDTF">2014-02-03T02:10:00Z</dcterms:created>
  <dcterms:modified xsi:type="dcterms:W3CDTF">2014-02-03T06:15:00Z</dcterms:modified>
</cp:coreProperties>
</file>